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BBD56B" w14:textId="543F657C" w:rsidR="00BA00AB" w:rsidRDefault="009E3BB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Edmund WARWYK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fl.1400)</w:t>
      </w:r>
    </w:p>
    <w:p w14:paraId="1F251FF7" w14:textId="6E47F901" w:rsidR="009E3BBA" w:rsidRDefault="009E3BB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2896FE" w14:textId="62358362" w:rsidR="009E3BBA" w:rsidRDefault="009E3BB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FE4322" w14:textId="23416B3C" w:rsidR="009E3BBA" w:rsidRDefault="009E3BB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Feb.1400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Maidenhead,</w:t>
      </w:r>
    </w:p>
    <w:p w14:paraId="1FBBA9C0" w14:textId="34824704" w:rsidR="009E3BBA" w:rsidRDefault="009E3BB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Berkshire, into lands of Margaret de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Pembrugge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04EB2486" w14:textId="31751EAE" w:rsidR="009E3BBA" w:rsidRDefault="009E3BB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18-39)</w:t>
      </w:r>
    </w:p>
    <w:p w14:paraId="7526B47A" w14:textId="68E6A028" w:rsidR="009E3BBA" w:rsidRDefault="009E3BB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9B17D6" w14:textId="42EE6FDE" w:rsidR="009E3BBA" w:rsidRDefault="009E3BB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466CB1" w14:textId="5C6A0724" w:rsidR="009E3BBA" w:rsidRPr="009E3BBA" w:rsidRDefault="009E3BB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March 2021</w:t>
      </w:r>
    </w:p>
    <w:sectPr w:rsidR="009E3BBA" w:rsidRPr="009E3BB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45F071" w14:textId="77777777" w:rsidR="009E3BBA" w:rsidRDefault="009E3BBA" w:rsidP="009139A6">
      <w:r>
        <w:separator/>
      </w:r>
    </w:p>
  </w:endnote>
  <w:endnote w:type="continuationSeparator" w:id="0">
    <w:p w14:paraId="3C53B759" w14:textId="77777777" w:rsidR="009E3BBA" w:rsidRDefault="009E3BB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196CD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A2888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8F02A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F73D0B" w14:textId="77777777" w:rsidR="009E3BBA" w:rsidRDefault="009E3BBA" w:rsidP="009139A6">
      <w:r>
        <w:separator/>
      </w:r>
    </w:p>
  </w:footnote>
  <w:footnote w:type="continuationSeparator" w:id="0">
    <w:p w14:paraId="27454481" w14:textId="77777777" w:rsidR="009E3BBA" w:rsidRDefault="009E3BB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EE6FC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2D982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144DB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BBA"/>
    <w:rsid w:val="000666E0"/>
    <w:rsid w:val="002510B7"/>
    <w:rsid w:val="005C130B"/>
    <w:rsid w:val="00826F5C"/>
    <w:rsid w:val="009139A6"/>
    <w:rsid w:val="009448BB"/>
    <w:rsid w:val="009E3BBA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2EF19C"/>
  <w15:chartTrackingRefBased/>
  <w15:docId w15:val="{D66E2759-1D95-480D-B31A-FE2498D9A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2021-03-15T18:22:00Z</dcterms:created>
  <dcterms:modified xsi:type="dcterms:W3CDTF">2021-03-15T18:24:00Z</dcterms:modified>
</cp:coreProperties>
</file>